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43DE" w14:textId="77777777" w:rsidR="008C443E" w:rsidRDefault="008C443E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2C6AB2FA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B2BBB">
        <w:rPr>
          <w:rFonts w:cs="Arial"/>
        </w:rPr>
        <w:t>:</w:t>
      </w:r>
      <w:r w:rsidR="008C443E" w:rsidRPr="00BB2BBB">
        <w:rPr>
          <w:rFonts w:cs="Arial"/>
        </w:rPr>
        <w:t xml:space="preserve"> </w:t>
      </w:r>
      <w:r w:rsidR="007E7182" w:rsidRPr="00BB2BBB">
        <w:rPr>
          <w:rFonts w:cs="Arial"/>
        </w:rPr>
        <w:t>7</w:t>
      </w:r>
      <w:r w:rsidR="00B2419A">
        <w:rPr>
          <w:rFonts w:cs="Arial"/>
        </w:rPr>
        <w:t>9</w:t>
      </w:r>
      <w:r w:rsidR="00AF1EDD" w:rsidRPr="00BB2BBB">
        <w:rPr>
          <w:rFonts w:cs="Arial"/>
        </w:rPr>
        <w:t>.</w:t>
      </w:r>
      <w:r w:rsidR="00AF1EDD">
        <w:rPr>
          <w:rFonts w:cs="Arial"/>
        </w:rPr>
        <w:t>2026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FCA7E10" w14:textId="5B73452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16A5BB5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53A1E0A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6B1F8C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 w:rsidR="00062F74">
        <w:rPr>
          <w:rFonts w:cs="Arial"/>
        </w:rPr>
        <w:t>: ___________________</w:t>
      </w:r>
    </w:p>
    <w:p w14:paraId="41D6F329" w14:textId="77777777" w:rsidR="009117D6" w:rsidRDefault="009117D6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16A8AE69" w:rsidR="001406C1" w:rsidRDefault="00A222F8" w:rsidP="008D433C">
      <w:pPr>
        <w:jc w:val="both"/>
        <w:rPr>
          <w:rFonts w:cs="Arial"/>
        </w:rPr>
      </w:pPr>
      <w:r>
        <w:rPr>
          <w:rFonts w:cs="Arial"/>
        </w:rPr>
        <w:t>Vrsta oz. o</w:t>
      </w:r>
      <w:r w:rsidR="001406C1">
        <w:rPr>
          <w:rFonts w:cs="Arial"/>
        </w:rPr>
        <w:t xml:space="preserve">pis </w:t>
      </w:r>
      <w:r w:rsidR="000D65BC">
        <w:rPr>
          <w:rFonts w:cs="Arial"/>
        </w:rPr>
        <w:t>referenčnega projekta</w:t>
      </w:r>
      <w:r w:rsidR="001406C1">
        <w:rPr>
          <w:rFonts w:cs="Arial"/>
        </w:rPr>
        <w:t xml:space="preserve"> </w:t>
      </w:r>
      <w:r w:rsidR="001406C1"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2.04)</w:t>
      </w:r>
      <w:r w:rsidR="001406C1">
        <w:rPr>
          <w:rFonts w:cs="Arial"/>
        </w:rPr>
        <w:t>: ____________________________________________</w:t>
      </w:r>
      <w:r w:rsidR="001C4770">
        <w:rPr>
          <w:rFonts w:cs="Arial"/>
        </w:rPr>
        <w:t>_</w:t>
      </w:r>
    </w:p>
    <w:p w14:paraId="1F1E5524" w14:textId="77777777" w:rsidR="00A222F8" w:rsidRDefault="00A222F8" w:rsidP="00A222F8">
      <w:pPr>
        <w:rPr>
          <w:rFonts w:cs="Arial"/>
        </w:rPr>
      </w:pPr>
    </w:p>
    <w:p w14:paraId="2E35C826" w14:textId="50BD033C" w:rsidR="008D433C" w:rsidRDefault="008D433C" w:rsidP="000D65BC">
      <w:pPr>
        <w:rPr>
          <w:rFonts w:cs="Arial"/>
        </w:rPr>
      </w:pPr>
      <w:r>
        <w:rPr>
          <w:rFonts w:cs="Arial"/>
        </w:rPr>
        <w:t xml:space="preserve">Mesec in leto </w:t>
      </w:r>
      <w:r w:rsidR="00A222F8">
        <w:rPr>
          <w:rFonts w:cs="Arial"/>
        </w:rPr>
        <w:t>izvedene storitve</w:t>
      </w:r>
      <w:r>
        <w:rPr>
          <w:rFonts w:cs="Arial"/>
        </w:rPr>
        <w:t>:</w:t>
      </w:r>
      <w:r w:rsidR="000D65BC">
        <w:rPr>
          <w:rFonts w:cs="Arial"/>
        </w:rPr>
        <w:t xml:space="preserve"> </w:t>
      </w:r>
      <w:r>
        <w:rPr>
          <w:rFonts w:cs="Arial"/>
        </w:rPr>
        <w:t>___________________________________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74FB606B" w14:textId="55361989" w:rsidR="00880AC2" w:rsidRPr="001406C1" w:rsidRDefault="00880AC2" w:rsidP="00880AC2">
      <w:pPr>
        <w:jc w:val="both"/>
        <w:rPr>
          <w:rFonts w:cs="Arial"/>
          <w:i/>
          <w:sz w:val="18"/>
          <w:szCs w:val="18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>referenčnega projekta</w:t>
      </w:r>
      <w:r w:rsidRPr="001406C1">
        <w:rPr>
          <w:rFonts w:cs="Arial"/>
        </w:rPr>
        <w:t xml:space="preserve"> potrjujemo, da je sodelujoče podjetje uspešno (v roku in v skladu z zahtevami pogodbe, naročilnice, ipd.) izvedl</w:t>
      </w:r>
      <w:r w:rsidR="0015041B">
        <w:rPr>
          <w:rFonts w:cs="Arial"/>
        </w:rPr>
        <w:t>o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referenčni projekt.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11520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3881"/>
        <w:gridCol w:w="6029"/>
      </w:tblGrid>
      <w:tr w:rsidR="001E7C32" w14:paraId="4AE2D45D" w14:textId="77777777" w:rsidTr="00F375E4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3881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75E4">
        <w:tc>
          <w:tcPr>
            <w:tcW w:w="161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3881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75E4">
        <w:tc>
          <w:tcPr>
            <w:tcW w:w="161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3881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1092A1B7" w14:textId="18C9F320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1C4770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68A86764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</w:t>
      </w:r>
      <w:r w:rsidR="00292977">
        <w:rPr>
          <w:rFonts w:cs="Arial"/>
          <w:i/>
        </w:rPr>
        <w:t>e</w:t>
      </w:r>
      <w:r>
        <w:rPr>
          <w:rFonts w:cs="Arial"/>
          <w:i/>
        </w:rPr>
        <w:t>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F375E4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2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6D19C" w14:textId="77777777" w:rsidR="00B06512" w:rsidRDefault="00B06512">
      <w:r>
        <w:separator/>
      </w:r>
    </w:p>
  </w:endnote>
  <w:endnote w:type="continuationSeparator" w:id="0">
    <w:p w14:paraId="368F16B6" w14:textId="77777777" w:rsidR="00B06512" w:rsidRDefault="00B0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465430D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C477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C477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E201" w14:textId="77777777" w:rsidR="00D76E9F" w:rsidRPr="00DC613E" w:rsidRDefault="00D76E9F" w:rsidP="00D76E9F">
    <w:pPr>
      <w:pStyle w:val="Noga"/>
    </w:pPr>
    <w:r>
      <w:rPr>
        <w:noProof/>
        <w14:ligatures w14:val="standardContextual"/>
      </w:rPr>
      <w:drawing>
        <wp:inline distT="0" distB="0" distL="0" distR="0" wp14:anchorId="08E1B6F3" wp14:editId="56343B01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2CC86E14" wp14:editId="2033D181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612552" w14:textId="77777777" w:rsidR="00D76E9F" w:rsidRPr="00EB6048" w:rsidRDefault="00D76E9F" w:rsidP="00D76E9F">
    <w:pPr>
      <w:pStyle w:val="Noga"/>
    </w:pPr>
  </w:p>
  <w:p w14:paraId="503BF89D" w14:textId="77777777" w:rsidR="00370866" w:rsidRPr="00D76E9F" w:rsidRDefault="00370866" w:rsidP="00D76E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CD6BC" w14:textId="77777777" w:rsidR="00B06512" w:rsidRDefault="00B06512">
      <w:r>
        <w:separator/>
      </w:r>
    </w:p>
  </w:footnote>
  <w:footnote w:type="continuationSeparator" w:id="0">
    <w:p w14:paraId="7247274D" w14:textId="77777777" w:rsidR="00B06512" w:rsidRDefault="00B0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AF1EDD" w:rsidRPr="00A1445A" w14:paraId="1144CB38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6E6FA88C" w14:textId="77777777" w:rsidR="00AF1EDD" w:rsidRPr="00C0552D" w:rsidRDefault="00AF1EDD" w:rsidP="00AF1EDD">
          <w:pPr>
            <w:tabs>
              <w:tab w:val="left" w:pos="2565"/>
              <w:tab w:val="left" w:pos="3390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5C00B686" wp14:editId="226710CB">
                <wp:extent cx="1382573" cy="400218"/>
                <wp:effectExtent l="0" t="0" r="8255" b="0"/>
                <wp:docPr id="274719457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4CA1F1E7" w14:textId="77777777" w:rsidR="00AF1EDD" w:rsidRPr="00A1445A" w:rsidRDefault="00AF1EDD" w:rsidP="00AF1ED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BCA0C3F" w14:textId="1D587A84" w:rsidR="00AF1EDD" w:rsidRPr="00A1445A" w:rsidRDefault="00AF1EDD" w:rsidP="00AF1EDD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AF1EDD" w:rsidRPr="00D25C18" w14:paraId="1F4797A8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1734E06A" w14:textId="0354254F" w:rsidR="00AF1EDD" w:rsidRPr="0019099D" w:rsidRDefault="00B736E6" w:rsidP="00AF1ED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</w:t>
          </w:r>
          <w:r w:rsidR="00AF1EDD">
            <w:rPr>
              <w:rFonts w:cs="Arial"/>
              <w:color w:val="000000"/>
              <w:sz w:val="16"/>
              <w:szCs w:val="16"/>
            </w:rPr>
            <w:t>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6291F768" w14:textId="77777777" w:rsidR="00AF1EDD" w:rsidRPr="00D25C18" w:rsidRDefault="00AF1EDD" w:rsidP="00AF1ED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14CD33C4" w14:textId="4CA5279D" w:rsidR="00AF1EDD" w:rsidRPr="00D25C18" w:rsidRDefault="00AF1EDD" w:rsidP="00AF1EDD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15a</w:t>
          </w:r>
        </w:p>
      </w:tc>
    </w:tr>
  </w:tbl>
  <w:p w14:paraId="1891DD61" w14:textId="77777777" w:rsidR="00AF1EDD" w:rsidRPr="00FC6CF0" w:rsidRDefault="00AF1EDD" w:rsidP="00AF1EDD">
    <w:pPr>
      <w:pStyle w:val="Glava"/>
      <w:rPr>
        <w:rFonts w:cs="Arial"/>
        <w:sz w:val="2"/>
        <w:szCs w:val="2"/>
      </w:rPr>
    </w:pPr>
  </w:p>
  <w:p w14:paraId="2EE68172" w14:textId="77777777" w:rsidR="00AF1EDD" w:rsidRPr="00FC6CF0" w:rsidRDefault="00AF1EDD" w:rsidP="00AF1EDD">
    <w:pPr>
      <w:pStyle w:val="Glava"/>
      <w:rPr>
        <w:rFonts w:cs="Arial"/>
        <w:sz w:val="2"/>
        <w:szCs w:val="2"/>
      </w:rPr>
    </w:pPr>
  </w:p>
  <w:p w14:paraId="16BFB5D1" w14:textId="77777777" w:rsidR="00370866" w:rsidRPr="00AF1EDD" w:rsidRDefault="00370866" w:rsidP="00AF1ED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1781978">
    <w:abstractNumId w:val="3"/>
  </w:num>
  <w:num w:numId="2" w16cid:durableId="132260786">
    <w:abstractNumId w:val="5"/>
  </w:num>
  <w:num w:numId="3" w16cid:durableId="29308523">
    <w:abstractNumId w:val="2"/>
  </w:num>
  <w:num w:numId="4" w16cid:durableId="876356332">
    <w:abstractNumId w:val="1"/>
  </w:num>
  <w:num w:numId="5" w16cid:durableId="1886064242">
    <w:abstractNumId w:val="4"/>
  </w:num>
  <w:num w:numId="6" w16cid:durableId="1038699138">
    <w:abstractNumId w:val="0"/>
  </w:num>
  <w:num w:numId="7" w16cid:durableId="1055817144">
    <w:abstractNumId w:val="7"/>
  </w:num>
  <w:num w:numId="8" w16cid:durableId="1440484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5F5"/>
    <w:rsid w:val="0001392A"/>
    <w:rsid w:val="00013B00"/>
    <w:rsid w:val="00015330"/>
    <w:rsid w:val="00015B5A"/>
    <w:rsid w:val="00036A6D"/>
    <w:rsid w:val="00037DFF"/>
    <w:rsid w:val="000412BC"/>
    <w:rsid w:val="00041EB9"/>
    <w:rsid w:val="00042D0E"/>
    <w:rsid w:val="00045E9C"/>
    <w:rsid w:val="00046CE2"/>
    <w:rsid w:val="0005065F"/>
    <w:rsid w:val="0005075A"/>
    <w:rsid w:val="000576FB"/>
    <w:rsid w:val="00062F74"/>
    <w:rsid w:val="00096243"/>
    <w:rsid w:val="00096BE4"/>
    <w:rsid w:val="000C23A5"/>
    <w:rsid w:val="000C4583"/>
    <w:rsid w:val="000D1EDF"/>
    <w:rsid w:val="000D65BC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041B"/>
    <w:rsid w:val="0015223A"/>
    <w:rsid w:val="00157DCB"/>
    <w:rsid w:val="00166414"/>
    <w:rsid w:val="0017296F"/>
    <w:rsid w:val="00174BFE"/>
    <w:rsid w:val="00183318"/>
    <w:rsid w:val="001A192F"/>
    <w:rsid w:val="001A7BD0"/>
    <w:rsid w:val="001C4770"/>
    <w:rsid w:val="001D16E0"/>
    <w:rsid w:val="001D694D"/>
    <w:rsid w:val="001E7C32"/>
    <w:rsid w:val="001F2188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2977"/>
    <w:rsid w:val="00294C24"/>
    <w:rsid w:val="002970C4"/>
    <w:rsid w:val="002A38D1"/>
    <w:rsid w:val="002A6A46"/>
    <w:rsid w:val="002B28E0"/>
    <w:rsid w:val="002D2C3F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D1B"/>
    <w:rsid w:val="0035043A"/>
    <w:rsid w:val="00367250"/>
    <w:rsid w:val="00370866"/>
    <w:rsid w:val="00370FA8"/>
    <w:rsid w:val="0037231D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16B9"/>
    <w:rsid w:val="003F256A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3E1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854C2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5605"/>
    <w:rsid w:val="006315C1"/>
    <w:rsid w:val="0065152F"/>
    <w:rsid w:val="00661F9D"/>
    <w:rsid w:val="00662D8F"/>
    <w:rsid w:val="0066332D"/>
    <w:rsid w:val="00670A28"/>
    <w:rsid w:val="00670D1D"/>
    <w:rsid w:val="00671073"/>
    <w:rsid w:val="006776D7"/>
    <w:rsid w:val="006A07D1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1A52"/>
    <w:rsid w:val="007A5879"/>
    <w:rsid w:val="007D302C"/>
    <w:rsid w:val="007D4174"/>
    <w:rsid w:val="007E0866"/>
    <w:rsid w:val="007E31E3"/>
    <w:rsid w:val="007E7182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38D"/>
    <w:rsid w:val="00880AC2"/>
    <w:rsid w:val="00882006"/>
    <w:rsid w:val="00882EA9"/>
    <w:rsid w:val="008911A1"/>
    <w:rsid w:val="00895F3B"/>
    <w:rsid w:val="008A757F"/>
    <w:rsid w:val="008B25C9"/>
    <w:rsid w:val="008C2AC2"/>
    <w:rsid w:val="008C443E"/>
    <w:rsid w:val="008D433C"/>
    <w:rsid w:val="008D4CB9"/>
    <w:rsid w:val="008D6DCE"/>
    <w:rsid w:val="008E64FA"/>
    <w:rsid w:val="008F3E2F"/>
    <w:rsid w:val="009117D6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1B7F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2F8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1FB8"/>
    <w:rsid w:val="00AA2F1C"/>
    <w:rsid w:val="00AB1522"/>
    <w:rsid w:val="00AB3346"/>
    <w:rsid w:val="00AB4674"/>
    <w:rsid w:val="00AC72E5"/>
    <w:rsid w:val="00AD3618"/>
    <w:rsid w:val="00AE57CA"/>
    <w:rsid w:val="00AF0AD6"/>
    <w:rsid w:val="00AF1EDD"/>
    <w:rsid w:val="00AF786B"/>
    <w:rsid w:val="00B021F9"/>
    <w:rsid w:val="00B06512"/>
    <w:rsid w:val="00B10F5E"/>
    <w:rsid w:val="00B16F2C"/>
    <w:rsid w:val="00B20079"/>
    <w:rsid w:val="00B200E4"/>
    <w:rsid w:val="00B2419A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0FEA"/>
    <w:rsid w:val="00B736E6"/>
    <w:rsid w:val="00B75914"/>
    <w:rsid w:val="00B82AA3"/>
    <w:rsid w:val="00B86392"/>
    <w:rsid w:val="00B9100B"/>
    <w:rsid w:val="00B9309E"/>
    <w:rsid w:val="00B930C3"/>
    <w:rsid w:val="00B96106"/>
    <w:rsid w:val="00BA2C4A"/>
    <w:rsid w:val="00BB2BBB"/>
    <w:rsid w:val="00BB3939"/>
    <w:rsid w:val="00BC00ED"/>
    <w:rsid w:val="00BC1E4E"/>
    <w:rsid w:val="00BC2412"/>
    <w:rsid w:val="00BC29DD"/>
    <w:rsid w:val="00BD4AEF"/>
    <w:rsid w:val="00BD4F27"/>
    <w:rsid w:val="00BE655C"/>
    <w:rsid w:val="00BE6AEE"/>
    <w:rsid w:val="00BF5F7A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C3486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317DA"/>
    <w:rsid w:val="00D4322B"/>
    <w:rsid w:val="00D47195"/>
    <w:rsid w:val="00D579F3"/>
    <w:rsid w:val="00D707B4"/>
    <w:rsid w:val="00D7309B"/>
    <w:rsid w:val="00D76E9F"/>
    <w:rsid w:val="00D77C8B"/>
    <w:rsid w:val="00D8275B"/>
    <w:rsid w:val="00D83E17"/>
    <w:rsid w:val="00D84490"/>
    <w:rsid w:val="00D92C6A"/>
    <w:rsid w:val="00DA02B1"/>
    <w:rsid w:val="00DA0B86"/>
    <w:rsid w:val="00DB3E61"/>
    <w:rsid w:val="00DB469B"/>
    <w:rsid w:val="00DE435E"/>
    <w:rsid w:val="00DE757B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15F4D"/>
    <w:rsid w:val="00F21B47"/>
    <w:rsid w:val="00F23FFB"/>
    <w:rsid w:val="00F267C9"/>
    <w:rsid w:val="00F27435"/>
    <w:rsid w:val="00F30411"/>
    <w:rsid w:val="00F35A6C"/>
    <w:rsid w:val="00F375E4"/>
    <w:rsid w:val="00F41606"/>
    <w:rsid w:val="00F42EA0"/>
    <w:rsid w:val="00F51F53"/>
    <w:rsid w:val="00F52A52"/>
    <w:rsid w:val="00F53622"/>
    <w:rsid w:val="00F5538C"/>
    <w:rsid w:val="00F562B3"/>
    <w:rsid w:val="00F60526"/>
    <w:rsid w:val="00F65355"/>
    <w:rsid w:val="00F6603A"/>
    <w:rsid w:val="00F70BB8"/>
    <w:rsid w:val="00F71C13"/>
    <w:rsid w:val="00F758D0"/>
    <w:rsid w:val="00F8418B"/>
    <w:rsid w:val="00F9039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9117D6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D76E9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4353AF1D-312E-49CC-964A-D63047805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1F55CE-878C-4EEF-AB84-22045E2D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17</cp:revision>
  <cp:lastPrinted>2016-06-20T06:30:00Z</cp:lastPrinted>
  <dcterms:created xsi:type="dcterms:W3CDTF">2024-05-17T11:09:00Z</dcterms:created>
  <dcterms:modified xsi:type="dcterms:W3CDTF">2026-05-27T09:45:00Z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